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F3AC05" w14:textId="77777777" w:rsidR="00D43DFD" w:rsidRDefault="00D43DFD"/>
    <w:p w14:paraId="5C1B3859" w14:textId="320873F6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CD525D" w14:paraId="07C71929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4FC45515" w14:textId="1C0F53DE" w:rsidR="00A24C38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C564C1" w:rsidRPr="00C564C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ΦΥΣΙΚΟΘΕΡΑΠΕΙΑΣ-41</w:t>
            </w:r>
          </w:p>
          <w:p w14:paraId="1B4D83D4" w14:textId="2CB22A55" w:rsidR="008D329F" w:rsidRPr="00CD525D" w:rsidRDefault="000A7C54" w:rsidP="00CD525D">
            <w:pPr>
              <w:suppressAutoHyphens w:val="0"/>
              <w:spacing w:after="0"/>
              <w:jc w:val="center"/>
              <w:rPr>
                <w:color w:val="000000"/>
                <w:sz w:val="16"/>
                <w:szCs w:val="16"/>
                <w:lang w:val="el-GR" w:eastAsia="el-GR"/>
              </w:rPr>
            </w:pPr>
            <w:r w:rsidRPr="000A7C54">
              <w:rPr>
                <w:color w:val="000000"/>
                <w:sz w:val="16"/>
                <w:szCs w:val="16"/>
                <w:lang w:val="el-GR"/>
              </w:rPr>
              <w:t xml:space="preserve">Μελάνι Εκτυπωτή ΗΡ </w:t>
            </w:r>
            <w:r>
              <w:rPr>
                <w:color w:val="000000"/>
                <w:sz w:val="16"/>
                <w:szCs w:val="16"/>
              </w:rPr>
              <w:t>Deskjet</w:t>
            </w:r>
            <w:r w:rsidRPr="000A7C54">
              <w:rPr>
                <w:color w:val="000000"/>
                <w:sz w:val="16"/>
                <w:szCs w:val="16"/>
                <w:lang w:val="el-GR"/>
              </w:rPr>
              <w:t xml:space="preserve"> 2720</w:t>
            </w:r>
            <w:r>
              <w:rPr>
                <w:color w:val="000000"/>
                <w:sz w:val="16"/>
                <w:szCs w:val="16"/>
              </w:rPr>
              <w:t>e</w:t>
            </w:r>
            <w:r w:rsidRPr="000A7C54">
              <w:rPr>
                <w:color w:val="000000"/>
                <w:sz w:val="16"/>
                <w:szCs w:val="16"/>
                <w:lang w:val="el-GR"/>
              </w:rPr>
              <w:t xml:space="preserve">  Έγχρωμο &amp; Μαύρο</w:t>
            </w:r>
          </w:p>
        </w:tc>
      </w:tr>
      <w:tr w:rsidR="008D329F" w:rsidRPr="008D329F" w14:paraId="19A3C9C6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7C1CF5C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E0D18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577963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66E5ECF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DC13F3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2D83515E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B8076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A58FB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2BF81B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7E133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57A3D0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3A9580FC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1D53C3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C75001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F91964C" w14:textId="413624DC" w:rsidR="008D329F" w:rsidRPr="008D329F" w:rsidRDefault="000A7C5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41</w:t>
            </w:r>
            <w:r w:rsidR="008D329F"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F3FCB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D7F60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E28D832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148213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5D2D01F7" w14:textId="25DF02A9" w:rsidR="008D329F" w:rsidRPr="008D329F" w:rsidRDefault="000A7C5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ΜΕΛΑΝΙ</w:t>
            </w:r>
          </w:p>
        </w:tc>
        <w:tc>
          <w:tcPr>
            <w:tcW w:w="1080" w:type="dxa"/>
            <w:vAlign w:val="center"/>
            <w:hideMark/>
          </w:tcPr>
          <w:p w14:paraId="22B1494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6542B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61066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FC3950A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1FFAC23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71F99FD4" w14:textId="4A931A8E" w:rsidR="008D329F" w:rsidRPr="008D329F" w:rsidRDefault="000A7C5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2720ε</w:t>
            </w:r>
          </w:p>
        </w:tc>
        <w:tc>
          <w:tcPr>
            <w:tcW w:w="1080" w:type="dxa"/>
            <w:vAlign w:val="center"/>
            <w:hideMark/>
          </w:tcPr>
          <w:p w14:paraId="10757E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68D6E6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AD09A7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3DF83D3A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7D395C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1C92F9E1" w14:textId="0FBCD86B" w:rsidR="008D329F" w:rsidRPr="000A7C54" w:rsidRDefault="000A7C5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DESKJET</w:t>
            </w:r>
          </w:p>
        </w:tc>
        <w:tc>
          <w:tcPr>
            <w:tcW w:w="1080" w:type="dxa"/>
            <w:vAlign w:val="center"/>
            <w:hideMark/>
          </w:tcPr>
          <w:p w14:paraId="4D88EF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94D55C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6E0ED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640796C3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7751BE6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16023137" w14:textId="1EF07681" w:rsidR="008D329F" w:rsidRPr="000A7C54" w:rsidRDefault="000A7C5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HP</w:t>
            </w:r>
          </w:p>
        </w:tc>
        <w:tc>
          <w:tcPr>
            <w:tcW w:w="1080" w:type="dxa"/>
            <w:vAlign w:val="center"/>
            <w:hideMark/>
          </w:tcPr>
          <w:p w14:paraId="6D26BCA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220634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F8D8A8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3F843597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EB2AA85" w14:textId="7477902A" w:rsidR="008D329F" w:rsidRPr="008D329F" w:rsidRDefault="00CD525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67448D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4BF36C83" w14:textId="7287713C" w:rsidR="008D329F" w:rsidRPr="00CD525D" w:rsidRDefault="00CD525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496C1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688F74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E08BBEB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C564C1" w:rsidRPr="00CD525D" w14:paraId="6BE91F31" w14:textId="77777777" w:rsidTr="002B79A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1B894812" w14:textId="61859E88" w:rsidR="00C564C1" w:rsidRPr="00C564C1" w:rsidRDefault="00C564C1" w:rsidP="00C564C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CD525D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ΦΥΣΙΚΟΘΕΡΑΠΕΙΑΣ-42</w:t>
            </w:r>
          </w:p>
          <w:p w14:paraId="0BDF7443" w14:textId="0FC66F71" w:rsidR="00C564C1" w:rsidRPr="008D329F" w:rsidRDefault="00C564C1" w:rsidP="002B79A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  <w:p w14:paraId="167BE975" w14:textId="77777777" w:rsidR="00C564C1" w:rsidRDefault="00C564C1" w:rsidP="002B79AE">
            <w:pPr>
              <w:suppressAutoHyphens w:val="0"/>
              <w:spacing w:after="0"/>
              <w:jc w:val="center"/>
              <w:rPr>
                <w:color w:val="000000"/>
                <w:sz w:val="16"/>
                <w:szCs w:val="16"/>
                <w:lang w:val="el-GR" w:eastAsia="el-GR"/>
              </w:rPr>
            </w:pPr>
            <w:proofErr w:type="spellStart"/>
            <w:r w:rsidRPr="003F76A9">
              <w:rPr>
                <w:color w:val="000000"/>
                <w:sz w:val="16"/>
                <w:szCs w:val="16"/>
                <w:lang w:val="el-GR"/>
              </w:rPr>
              <w:t>Τονερ</w:t>
            </w:r>
            <w:proofErr w:type="spellEnd"/>
            <w:r w:rsidRPr="003F76A9">
              <w:rPr>
                <w:color w:val="000000"/>
                <w:sz w:val="16"/>
                <w:szCs w:val="16"/>
                <w:lang w:val="el-GR"/>
              </w:rPr>
              <w:t xml:space="preserve"> Συμβατό για </w:t>
            </w:r>
            <w:r>
              <w:rPr>
                <w:color w:val="000000"/>
                <w:sz w:val="16"/>
                <w:szCs w:val="16"/>
              </w:rPr>
              <w:t>EPSON</w:t>
            </w:r>
            <w:r w:rsidRPr="003F76A9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AL</w:t>
            </w:r>
            <w:r w:rsidRPr="003F76A9">
              <w:rPr>
                <w:color w:val="000000"/>
                <w:sz w:val="16"/>
                <w:szCs w:val="16"/>
                <w:lang w:val="el-GR"/>
              </w:rPr>
              <w:t>-200</w:t>
            </w:r>
          </w:p>
          <w:p w14:paraId="2AB7E56C" w14:textId="5FF57754" w:rsidR="00C564C1" w:rsidRPr="008D329F" w:rsidRDefault="00C564C1" w:rsidP="002B79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564C1" w:rsidRPr="008D329F" w14:paraId="447BFAB3" w14:textId="77777777" w:rsidTr="002B79A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695E82F3" w14:textId="77777777" w:rsidR="00C564C1" w:rsidRPr="008D329F" w:rsidRDefault="00C564C1" w:rsidP="002B79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69D290B2" w14:textId="77777777" w:rsidR="00C564C1" w:rsidRPr="008D329F" w:rsidRDefault="00C564C1" w:rsidP="002B79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4E05F67F" w14:textId="77777777" w:rsidR="00C564C1" w:rsidRPr="008D329F" w:rsidRDefault="00C564C1" w:rsidP="002B79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55CE4D50" w14:textId="77777777" w:rsidR="00C564C1" w:rsidRPr="008D329F" w:rsidRDefault="00C564C1" w:rsidP="002B79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6678D478" w14:textId="77777777" w:rsidR="00C564C1" w:rsidRPr="008D329F" w:rsidRDefault="00C564C1" w:rsidP="002B79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C564C1" w:rsidRPr="008D329F" w14:paraId="5F3DB8AA" w14:textId="77777777" w:rsidTr="002B79A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634D8F93" w14:textId="77777777" w:rsidR="00C564C1" w:rsidRPr="008D329F" w:rsidRDefault="00C564C1" w:rsidP="002B79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3189DF7B" w14:textId="77777777" w:rsidR="00C564C1" w:rsidRPr="008D329F" w:rsidRDefault="00C564C1" w:rsidP="002B79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114F4CCD" w14:textId="77777777" w:rsidR="00C564C1" w:rsidRPr="008D329F" w:rsidRDefault="00C564C1" w:rsidP="002B79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A420328" w14:textId="77777777" w:rsidR="00C564C1" w:rsidRPr="008D329F" w:rsidRDefault="00C564C1" w:rsidP="002B79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17FCF3A" w14:textId="77777777" w:rsidR="00C564C1" w:rsidRPr="008D329F" w:rsidRDefault="00C564C1" w:rsidP="002B79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C564C1" w:rsidRPr="008D329F" w14:paraId="518B3922" w14:textId="77777777" w:rsidTr="002B79A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DE22E5E" w14:textId="77777777" w:rsidR="00C564C1" w:rsidRPr="008D329F" w:rsidRDefault="00C564C1" w:rsidP="002B79A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919B978" w14:textId="77777777" w:rsidR="00C564C1" w:rsidRPr="008D329F" w:rsidRDefault="00C564C1" w:rsidP="002B79A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AED0AF4" w14:textId="77777777" w:rsidR="00C564C1" w:rsidRPr="008D329F" w:rsidRDefault="00C564C1" w:rsidP="002B79A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43</w:t>
            </w: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2CA3517" w14:textId="77777777" w:rsidR="00C564C1" w:rsidRPr="008D329F" w:rsidRDefault="00C564C1" w:rsidP="002B79A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2639656" w14:textId="77777777" w:rsidR="00C564C1" w:rsidRPr="008D329F" w:rsidRDefault="00C564C1" w:rsidP="002B79A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C564C1" w:rsidRPr="008D329F" w14:paraId="0CC72D37" w14:textId="77777777" w:rsidTr="002B79AE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651BA9A9" w14:textId="77777777" w:rsidR="00C564C1" w:rsidRPr="008D329F" w:rsidRDefault="00C564C1" w:rsidP="002B79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7148B034" w14:textId="77777777" w:rsidR="00C564C1" w:rsidRPr="003F76A9" w:rsidRDefault="00C564C1" w:rsidP="002B79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TONER</w:t>
            </w:r>
          </w:p>
        </w:tc>
        <w:tc>
          <w:tcPr>
            <w:tcW w:w="1080" w:type="dxa"/>
            <w:vAlign w:val="center"/>
            <w:hideMark/>
          </w:tcPr>
          <w:p w14:paraId="0C9CA5BE" w14:textId="77777777" w:rsidR="00C564C1" w:rsidRPr="008D329F" w:rsidRDefault="00C564C1" w:rsidP="002B79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08F1E65" w14:textId="77777777" w:rsidR="00C564C1" w:rsidRPr="008D329F" w:rsidRDefault="00C564C1" w:rsidP="002B79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D8E079F" w14:textId="77777777" w:rsidR="00C564C1" w:rsidRPr="008D329F" w:rsidRDefault="00C564C1" w:rsidP="002B79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C564C1" w:rsidRPr="008D329F" w14:paraId="4670ABBA" w14:textId="77777777" w:rsidTr="002B79AE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501E5146" w14:textId="77777777" w:rsidR="00C564C1" w:rsidRPr="008D329F" w:rsidRDefault="00C564C1" w:rsidP="002B79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3620D068" w14:textId="77777777" w:rsidR="00C564C1" w:rsidRDefault="00C564C1" w:rsidP="002B79AE">
            <w:pPr>
              <w:suppressAutoHyphens w:val="0"/>
              <w:spacing w:after="0"/>
              <w:jc w:val="center"/>
              <w:rPr>
                <w:color w:val="000000"/>
                <w:sz w:val="16"/>
                <w:szCs w:val="16"/>
                <w:lang w:val="el-GR" w:eastAsia="el-GR"/>
              </w:rPr>
            </w:pPr>
            <w:r w:rsidRPr="003F76A9">
              <w:rPr>
                <w:color w:val="000000"/>
                <w:sz w:val="16"/>
                <w:szCs w:val="16"/>
                <w:lang w:val="el-GR"/>
              </w:rPr>
              <w:t xml:space="preserve">Συμβατό για </w:t>
            </w:r>
            <w:r>
              <w:rPr>
                <w:color w:val="000000"/>
                <w:sz w:val="16"/>
                <w:szCs w:val="16"/>
              </w:rPr>
              <w:t>EPSON</w:t>
            </w:r>
            <w:r w:rsidRPr="003F76A9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AL</w:t>
            </w:r>
            <w:r w:rsidRPr="003F76A9">
              <w:rPr>
                <w:color w:val="000000"/>
                <w:sz w:val="16"/>
                <w:szCs w:val="16"/>
                <w:lang w:val="el-GR"/>
              </w:rPr>
              <w:t>-200</w:t>
            </w:r>
          </w:p>
          <w:p w14:paraId="23E807CA" w14:textId="77777777" w:rsidR="00C564C1" w:rsidRPr="008D329F" w:rsidRDefault="00C564C1" w:rsidP="002B79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177F9A57" w14:textId="77777777" w:rsidR="00C564C1" w:rsidRPr="008D329F" w:rsidRDefault="00C564C1" w:rsidP="002B79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550B9CD" w14:textId="77777777" w:rsidR="00C564C1" w:rsidRPr="008D329F" w:rsidRDefault="00C564C1" w:rsidP="002B79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4F497CE" w14:textId="77777777" w:rsidR="00C564C1" w:rsidRPr="008D329F" w:rsidRDefault="00C564C1" w:rsidP="002B79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C564C1" w:rsidRPr="008D329F" w14:paraId="754C9620" w14:textId="77777777" w:rsidTr="002B79AE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6B78DC01" w14:textId="77777777" w:rsidR="00C564C1" w:rsidRPr="008D329F" w:rsidRDefault="00C564C1" w:rsidP="002B79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169CFF9D" w14:textId="77777777" w:rsidR="00C564C1" w:rsidRPr="008D329F" w:rsidRDefault="00C564C1" w:rsidP="002B79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ΜΑΥΡΟ</w:t>
            </w:r>
          </w:p>
        </w:tc>
        <w:tc>
          <w:tcPr>
            <w:tcW w:w="1080" w:type="dxa"/>
            <w:vAlign w:val="center"/>
            <w:hideMark/>
          </w:tcPr>
          <w:p w14:paraId="2006D738" w14:textId="77777777" w:rsidR="00C564C1" w:rsidRPr="008D329F" w:rsidRDefault="00C564C1" w:rsidP="002B79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17B4720" w14:textId="77777777" w:rsidR="00C564C1" w:rsidRPr="008D329F" w:rsidRDefault="00C564C1" w:rsidP="002B79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16470EA" w14:textId="77777777" w:rsidR="00C564C1" w:rsidRPr="008D329F" w:rsidRDefault="00C564C1" w:rsidP="002B79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C564C1" w:rsidRPr="008D329F" w14:paraId="246F6153" w14:textId="77777777" w:rsidTr="002B79AE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F109402" w14:textId="0099080B" w:rsidR="00C564C1" w:rsidRPr="008D329F" w:rsidRDefault="00CD525D" w:rsidP="002B79A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0A0AC70E" w14:textId="77777777" w:rsidR="00C564C1" w:rsidRPr="008D329F" w:rsidRDefault="00C564C1" w:rsidP="002B79A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5A830BA6" w14:textId="7B8391A9" w:rsidR="00C564C1" w:rsidRPr="00CD525D" w:rsidRDefault="00CD525D" w:rsidP="002B79A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062B58B" w14:textId="77777777" w:rsidR="00C564C1" w:rsidRPr="008D329F" w:rsidRDefault="00C564C1" w:rsidP="002B79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5DB9853" w14:textId="77777777" w:rsidR="00C564C1" w:rsidRPr="008D329F" w:rsidRDefault="00C564C1" w:rsidP="002B79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01E0CF3" w14:textId="77777777" w:rsidR="008D329F" w:rsidRDefault="008D329F">
      <w:bookmarkStart w:id="0" w:name="_GoBack"/>
      <w:bookmarkEnd w:id="0"/>
    </w:p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A7C54"/>
    <w:rsid w:val="000E333F"/>
    <w:rsid w:val="00115F5C"/>
    <w:rsid w:val="0024151E"/>
    <w:rsid w:val="002C5B52"/>
    <w:rsid w:val="00601FB8"/>
    <w:rsid w:val="007C3968"/>
    <w:rsid w:val="008D329F"/>
    <w:rsid w:val="009A6F68"/>
    <w:rsid w:val="00A24C38"/>
    <w:rsid w:val="00A3062E"/>
    <w:rsid w:val="00C564C1"/>
    <w:rsid w:val="00C961F1"/>
    <w:rsid w:val="00CD525D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73984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AAC285C7</Template>
  <TotalTime>3</TotalTime>
  <Pages>1</Pages>
  <Words>88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4</cp:revision>
  <dcterms:created xsi:type="dcterms:W3CDTF">2025-11-20T10:08:00Z</dcterms:created>
  <dcterms:modified xsi:type="dcterms:W3CDTF">2025-11-20T13:03:00Z</dcterms:modified>
</cp:coreProperties>
</file>